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15067351" w14:textId="77777777" w:rsidR="00A621DD" w:rsidRPr="00A164C8" w:rsidRDefault="00A621DD" w:rsidP="00A621DD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</w:t>
      </w:r>
      <w:r w:rsidRPr="00A164C8">
        <w:rPr>
          <w:rFonts w:cs="Arial"/>
          <w:sz w:val="19"/>
          <w:szCs w:val="19"/>
        </w:rPr>
        <w:t>02-0031/2025</w:t>
      </w:r>
    </w:p>
    <w:p w14:paraId="3382B521" w14:textId="77777777" w:rsidR="00A621DD" w:rsidRPr="00A164C8" w:rsidRDefault="00A621DD" w:rsidP="00A621DD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>JN BR: 2025-351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224E7ED1" w14:textId="77777777" w:rsidR="00A669A4" w:rsidRPr="0011436A" w:rsidRDefault="00A669A4" w:rsidP="00A669A4">
      <w:pPr>
        <w:tabs>
          <w:tab w:val="left" w:pos="1026"/>
        </w:tabs>
        <w:jc w:val="both"/>
        <w:rPr>
          <w:rFonts w:cs="Arial"/>
        </w:rPr>
      </w:pPr>
    </w:p>
    <w:p w14:paraId="3863E7CD" w14:textId="77777777" w:rsidR="00A669A4" w:rsidRPr="00456982" w:rsidRDefault="00A669A4" w:rsidP="00A669A4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6BC06F13" w14:textId="77777777" w:rsidR="00A669A4" w:rsidRDefault="00A669A4" w:rsidP="00A669A4">
      <w:pPr>
        <w:tabs>
          <w:tab w:val="left" w:pos="1083"/>
        </w:tabs>
        <w:rPr>
          <w:rFonts w:cs="Arial"/>
        </w:rPr>
      </w:pPr>
    </w:p>
    <w:p w14:paraId="5072104E" w14:textId="77777777" w:rsidR="00A669A4" w:rsidRDefault="00A669A4" w:rsidP="00A669A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E86976" w14:textId="77777777" w:rsidR="00A669A4" w:rsidRDefault="00A669A4" w:rsidP="00A669A4">
      <w:pPr>
        <w:tabs>
          <w:tab w:val="left" w:pos="1083"/>
        </w:tabs>
        <w:rPr>
          <w:rFonts w:cs="Arial"/>
        </w:rPr>
      </w:pPr>
    </w:p>
    <w:p w14:paraId="6922A7A3" w14:textId="77777777" w:rsidR="00A669A4" w:rsidRDefault="00A669A4" w:rsidP="00A669A4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7185F4E6" w14:textId="77777777" w:rsidR="00A669A4" w:rsidRPr="00F35A6C" w:rsidRDefault="00A669A4" w:rsidP="00A669A4">
      <w:pPr>
        <w:jc w:val="both"/>
        <w:rPr>
          <w:rFonts w:cs="Arial"/>
        </w:rPr>
      </w:pPr>
    </w:p>
    <w:p w14:paraId="3B110FD8" w14:textId="77777777" w:rsidR="00A669A4" w:rsidRDefault="00A669A4" w:rsidP="00A669A4">
      <w:pPr>
        <w:jc w:val="both"/>
        <w:rPr>
          <w:rFonts w:cs="Arial"/>
        </w:rPr>
      </w:pPr>
    </w:p>
    <w:p w14:paraId="1899A7B7" w14:textId="77777777" w:rsidR="00A669A4" w:rsidRPr="00F35A6C" w:rsidRDefault="00A669A4" w:rsidP="00A669A4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59C3CD94" w14:textId="77777777" w:rsidR="00A669A4" w:rsidRDefault="00A669A4" w:rsidP="00A669A4">
      <w:pPr>
        <w:jc w:val="both"/>
        <w:rPr>
          <w:rFonts w:cs="Arial"/>
        </w:rPr>
      </w:pPr>
    </w:p>
    <w:p w14:paraId="47B28626" w14:textId="77777777" w:rsidR="00A669A4" w:rsidRDefault="00A669A4" w:rsidP="00A669A4">
      <w:pPr>
        <w:jc w:val="both"/>
        <w:rPr>
          <w:rFonts w:cs="Arial"/>
        </w:rPr>
      </w:pPr>
    </w:p>
    <w:p w14:paraId="26D1426A" w14:textId="77777777" w:rsidR="00A669A4" w:rsidRPr="00F35A6C" w:rsidRDefault="00A669A4" w:rsidP="00A669A4">
      <w:pPr>
        <w:jc w:val="both"/>
        <w:rPr>
          <w:rFonts w:cs="Arial"/>
        </w:rPr>
      </w:pPr>
    </w:p>
    <w:p w14:paraId="44ED917B" w14:textId="77777777" w:rsidR="00A669A4" w:rsidRDefault="00A669A4" w:rsidP="00A669A4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68F305A1" w14:textId="77777777" w:rsidR="00A669A4" w:rsidRDefault="00A669A4" w:rsidP="00A669A4">
      <w:pPr>
        <w:jc w:val="both"/>
        <w:rPr>
          <w:rFonts w:cs="Arial"/>
        </w:rPr>
      </w:pPr>
    </w:p>
    <w:p w14:paraId="4E2BEB8C" w14:textId="77777777" w:rsidR="00A669A4" w:rsidRPr="00F35A6C" w:rsidRDefault="00A669A4" w:rsidP="00A669A4">
      <w:pPr>
        <w:jc w:val="both"/>
        <w:rPr>
          <w:rFonts w:cs="Arial"/>
        </w:rPr>
      </w:pPr>
    </w:p>
    <w:p w14:paraId="05F82F95" w14:textId="77777777" w:rsidR="00A669A4" w:rsidRPr="00F35A6C" w:rsidRDefault="00A669A4" w:rsidP="00A669A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1D4612D1" w14:textId="77777777" w:rsidR="00A669A4" w:rsidRDefault="00A669A4" w:rsidP="00A669A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244C8B6F" w14:textId="77777777" w:rsidR="00A669A4" w:rsidRPr="007838D2" w:rsidRDefault="00A669A4" w:rsidP="00A669A4">
      <w:pPr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  <w:bookmarkStart w:id="0" w:name="_GoBack"/>
      <w:bookmarkEnd w:id="0"/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107406C1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</w:t>
      </w:r>
      <w:r w:rsidR="000E474A">
        <w:rPr>
          <w:rFonts w:cs="Arial"/>
          <w:i/>
        </w:rPr>
        <w:t>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0D7A1" w14:textId="77777777" w:rsidR="00065FD4" w:rsidRDefault="00065FD4">
      <w:r>
        <w:separator/>
      </w:r>
    </w:p>
  </w:endnote>
  <w:endnote w:type="continuationSeparator" w:id="0">
    <w:p w14:paraId="4412A69E" w14:textId="77777777" w:rsidR="00065FD4" w:rsidRDefault="0006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1E0A8FED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669A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669A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466C97B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69A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69A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DFDC8" w14:textId="77777777" w:rsidR="00065FD4" w:rsidRDefault="00065FD4">
      <w:r>
        <w:separator/>
      </w:r>
    </w:p>
  </w:footnote>
  <w:footnote w:type="continuationSeparator" w:id="0">
    <w:p w14:paraId="64626D6D" w14:textId="77777777" w:rsidR="00065FD4" w:rsidRDefault="0006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16AE321A" w:rsidR="00C0552D" w:rsidRPr="009C7CFD" w:rsidRDefault="000E474A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474A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6E1A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4E31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621DD"/>
    <w:rsid w:val="00A669A4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4EC4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E51CC4-99DF-4D33-B7FF-F8C8D6AC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A21261-9A4B-450D-AB81-4A2853D6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6</cp:revision>
  <cp:lastPrinted>2016-06-20T06:30:00Z</cp:lastPrinted>
  <dcterms:created xsi:type="dcterms:W3CDTF">2023-04-24T07:47:00Z</dcterms:created>
  <dcterms:modified xsi:type="dcterms:W3CDTF">2025-11-11T10:26:00Z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